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6A643" w14:textId="27F9746F" w:rsidR="00BA00AB" w:rsidRDefault="003672E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Hugh KENNESTON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fl.1442-3)</w:t>
      </w:r>
    </w:p>
    <w:p w14:paraId="27F49C0B" w14:textId="69F91744" w:rsidR="003672E7" w:rsidRDefault="003672E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Cutler.</w:t>
      </w:r>
    </w:p>
    <w:p w14:paraId="13FE8C23" w14:textId="2752CB92" w:rsidR="003672E7" w:rsidRDefault="003672E7" w:rsidP="009139A6">
      <w:pPr>
        <w:pStyle w:val="NoSpacing"/>
        <w:rPr>
          <w:rFonts w:cs="Times New Roman"/>
          <w:szCs w:val="24"/>
        </w:rPr>
      </w:pPr>
    </w:p>
    <w:p w14:paraId="2E586400" w14:textId="1001242D" w:rsidR="003672E7" w:rsidRDefault="003672E7" w:rsidP="009139A6">
      <w:pPr>
        <w:pStyle w:val="NoSpacing"/>
        <w:rPr>
          <w:rFonts w:cs="Times New Roman"/>
          <w:szCs w:val="24"/>
        </w:rPr>
      </w:pPr>
    </w:p>
    <w:p w14:paraId="16D59377" w14:textId="7E50E5C6" w:rsidR="003672E7" w:rsidRDefault="003672E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1442-3</w:t>
      </w:r>
      <w:r>
        <w:rPr>
          <w:rFonts w:cs="Times New Roman"/>
          <w:szCs w:val="24"/>
        </w:rPr>
        <w:tab/>
        <w:t xml:space="preserve">He was 20s in arrears for his entry payment into the </w:t>
      </w:r>
      <w:proofErr w:type="gramStart"/>
      <w:r>
        <w:rPr>
          <w:rFonts w:cs="Times New Roman"/>
          <w:szCs w:val="24"/>
        </w:rPr>
        <w:t>Cutlers’</w:t>
      </w:r>
      <w:proofErr w:type="gramEnd"/>
    </w:p>
    <w:p w14:paraId="008BC828" w14:textId="24194E8E" w:rsidR="003672E7" w:rsidRDefault="003672E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Company.</w:t>
      </w:r>
    </w:p>
    <w:p w14:paraId="2E1D71EC" w14:textId="470513B4" w:rsidR="003672E7" w:rsidRDefault="003672E7" w:rsidP="003672E7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(“History of the Cutlers’ Company of London and of the Minor Cutlery Crafts, With</w:t>
      </w:r>
      <w:r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 xml:space="preserve">Biographical Notices of Early London Cutlers” by Charles Welch </w:t>
      </w:r>
      <w:proofErr w:type="spellStart"/>
      <w:r>
        <w:rPr>
          <w:rFonts w:eastAsia="Times New Roman" w:cs="Times New Roman"/>
          <w:szCs w:val="24"/>
        </w:rPr>
        <w:t>vol.I</w:t>
      </w:r>
      <w:proofErr w:type="spellEnd"/>
      <w:r>
        <w:rPr>
          <w:rFonts w:eastAsia="Times New Roman" w:cs="Times New Roman"/>
          <w:szCs w:val="24"/>
        </w:rPr>
        <w:t xml:space="preserve"> published by</w:t>
      </w:r>
      <w:r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the Cutlers’ Company 1916 p.</w:t>
      </w:r>
      <w:r>
        <w:rPr>
          <w:rFonts w:eastAsia="Times New Roman" w:cs="Times New Roman"/>
          <w:szCs w:val="24"/>
        </w:rPr>
        <w:t>309)</w:t>
      </w:r>
    </w:p>
    <w:p w14:paraId="28D1B0B7" w14:textId="0F752B88" w:rsidR="003672E7" w:rsidRDefault="003672E7" w:rsidP="003672E7">
      <w:pPr>
        <w:pStyle w:val="NoSpacing"/>
        <w:rPr>
          <w:rFonts w:eastAsia="Times New Roman" w:cs="Times New Roman"/>
          <w:szCs w:val="24"/>
        </w:rPr>
      </w:pPr>
    </w:p>
    <w:p w14:paraId="1D13CC16" w14:textId="1B892D01" w:rsidR="003672E7" w:rsidRDefault="003672E7" w:rsidP="003672E7">
      <w:pPr>
        <w:pStyle w:val="NoSpacing"/>
        <w:rPr>
          <w:rFonts w:eastAsia="Times New Roman" w:cs="Times New Roman"/>
          <w:szCs w:val="24"/>
        </w:rPr>
      </w:pPr>
    </w:p>
    <w:p w14:paraId="78903E00" w14:textId="33AC040F" w:rsidR="003672E7" w:rsidRPr="00E274E4" w:rsidRDefault="003672E7" w:rsidP="003672E7">
      <w:pPr>
        <w:pStyle w:val="NoSpacing"/>
        <w:rPr>
          <w:rFonts w:eastAsia="Times New Roman" w:cs="Times New Roman"/>
          <w:b/>
          <w:bCs/>
          <w:szCs w:val="24"/>
        </w:rPr>
      </w:pPr>
      <w:r>
        <w:rPr>
          <w:rFonts w:eastAsia="Times New Roman" w:cs="Times New Roman"/>
          <w:szCs w:val="24"/>
        </w:rPr>
        <w:t>24 January 2023</w:t>
      </w:r>
    </w:p>
    <w:p w14:paraId="79E7557B" w14:textId="3AA8434D" w:rsidR="003672E7" w:rsidRPr="003672E7" w:rsidRDefault="003672E7" w:rsidP="009139A6">
      <w:pPr>
        <w:pStyle w:val="NoSpacing"/>
        <w:rPr>
          <w:rFonts w:cs="Times New Roman"/>
          <w:szCs w:val="24"/>
        </w:rPr>
      </w:pPr>
    </w:p>
    <w:sectPr w:rsidR="003672E7" w:rsidRPr="003672E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8C7C2" w14:textId="77777777" w:rsidR="003672E7" w:rsidRDefault="003672E7" w:rsidP="009139A6">
      <w:r>
        <w:separator/>
      </w:r>
    </w:p>
  </w:endnote>
  <w:endnote w:type="continuationSeparator" w:id="0">
    <w:p w14:paraId="1269BB47" w14:textId="77777777" w:rsidR="003672E7" w:rsidRDefault="003672E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930C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220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1506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528BD" w14:textId="77777777" w:rsidR="003672E7" w:rsidRDefault="003672E7" w:rsidP="009139A6">
      <w:r>
        <w:separator/>
      </w:r>
    </w:p>
  </w:footnote>
  <w:footnote w:type="continuationSeparator" w:id="0">
    <w:p w14:paraId="553ECAC4" w14:textId="77777777" w:rsidR="003672E7" w:rsidRDefault="003672E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B08D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39AE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E761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2E7"/>
    <w:rsid w:val="000666E0"/>
    <w:rsid w:val="002510B7"/>
    <w:rsid w:val="003672E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274E4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A63E93"/>
  <w15:chartTrackingRefBased/>
  <w15:docId w15:val="{9887B780-518C-4A83-B54F-4A549E363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cp:lastPrinted>2023-01-24T16:28:00Z</cp:lastPrinted>
  <dcterms:created xsi:type="dcterms:W3CDTF">2023-01-24T16:24:00Z</dcterms:created>
  <dcterms:modified xsi:type="dcterms:W3CDTF">2023-01-24T16:29:00Z</dcterms:modified>
</cp:coreProperties>
</file>